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744" w:rsidRPr="003A7485" w:rsidRDefault="00D00744" w:rsidP="00D00744">
      <w:pPr>
        <w:ind w:left="5670"/>
        <w:rPr>
          <w:rFonts w:ascii="Times New Roman" w:hAnsi="Times New Roman"/>
          <w:color w:val="000000"/>
          <w:sz w:val="28"/>
          <w:szCs w:val="28"/>
        </w:rPr>
      </w:pPr>
      <w:r w:rsidRPr="003A7485">
        <w:rPr>
          <w:rFonts w:ascii="Times New Roman" w:hAnsi="Times New Roman"/>
          <w:color w:val="000000"/>
          <w:sz w:val="28"/>
          <w:szCs w:val="28"/>
        </w:rPr>
        <w:t>Техническим руководителям</w:t>
      </w:r>
      <w:r w:rsidRPr="003A7485">
        <w:rPr>
          <w:rFonts w:ascii="Times New Roman" w:hAnsi="Times New Roman"/>
          <w:sz w:val="28"/>
          <w:szCs w:val="28"/>
        </w:rPr>
        <w:t xml:space="preserve"> ДЗО </w:t>
      </w:r>
      <w:r w:rsidRPr="003A7485">
        <w:rPr>
          <w:rFonts w:ascii="Times New Roman" w:hAnsi="Times New Roman"/>
          <w:color w:val="000000"/>
          <w:sz w:val="28"/>
          <w:szCs w:val="28"/>
        </w:rPr>
        <w:t>ПАО «Россети»</w:t>
      </w:r>
    </w:p>
    <w:p w:rsidR="00D00744" w:rsidRPr="003A7485" w:rsidRDefault="00D00744" w:rsidP="00D00744">
      <w:pPr>
        <w:ind w:left="5670"/>
        <w:rPr>
          <w:rFonts w:ascii="Times New Roman" w:hAnsi="Times New Roman"/>
          <w:sz w:val="28"/>
          <w:szCs w:val="28"/>
        </w:rPr>
      </w:pPr>
      <w:r w:rsidRPr="003A7485">
        <w:rPr>
          <w:rFonts w:ascii="Times New Roman" w:hAnsi="Times New Roman"/>
          <w:sz w:val="28"/>
          <w:szCs w:val="28"/>
        </w:rPr>
        <w:t>(в соответствии со списком рассылки)</w:t>
      </w:r>
    </w:p>
    <w:p w:rsidR="00D00744" w:rsidRPr="003A7485" w:rsidRDefault="00D00744" w:rsidP="00D00744">
      <w:pPr>
        <w:jc w:val="both"/>
        <w:rPr>
          <w:rFonts w:ascii="Times New Roman" w:hAnsi="Times New Roman"/>
          <w:sz w:val="28"/>
          <w:szCs w:val="28"/>
        </w:rPr>
      </w:pPr>
    </w:p>
    <w:p w:rsidR="00D00744" w:rsidRPr="003A7485" w:rsidRDefault="00D00744" w:rsidP="00D00744">
      <w:pPr>
        <w:jc w:val="both"/>
        <w:rPr>
          <w:rFonts w:ascii="Times New Roman" w:hAnsi="Times New Roman"/>
          <w:sz w:val="28"/>
          <w:szCs w:val="28"/>
        </w:rPr>
      </w:pPr>
    </w:p>
    <w:p w:rsidR="00D00744" w:rsidRPr="003A7485" w:rsidRDefault="00F42DAD" w:rsidP="00D0074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ДГ/134/892 № </w:t>
      </w:r>
      <w:r w:rsidRPr="00F42DAD">
        <w:rPr>
          <w:rFonts w:ascii="Times New Roman" w:hAnsi="Times New Roman"/>
          <w:sz w:val="28"/>
          <w:szCs w:val="28"/>
        </w:rPr>
        <w:t xml:space="preserve">23.05.2017  </w:t>
      </w:r>
    </w:p>
    <w:p w:rsidR="00D00744" w:rsidRPr="003A7485" w:rsidRDefault="009F197E" w:rsidP="00D007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</w:rPr>
        <w:t>О физическом износе</w:t>
      </w:r>
    </w:p>
    <w:p w:rsidR="00D00744" w:rsidRPr="003A7485" w:rsidRDefault="00D00744" w:rsidP="00D00744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00744" w:rsidRPr="003A7485" w:rsidRDefault="00D00744" w:rsidP="00D00744">
      <w:pPr>
        <w:jc w:val="both"/>
        <w:rPr>
          <w:rFonts w:ascii="Times New Roman" w:hAnsi="Times New Roman"/>
          <w:sz w:val="28"/>
          <w:szCs w:val="28"/>
        </w:rPr>
      </w:pPr>
    </w:p>
    <w:p w:rsidR="00D00744" w:rsidRPr="003A7485" w:rsidRDefault="00D00744" w:rsidP="00D00744">
      <w:pPr>
        <w:jc w:val="both"/>
        <w:rPr>
          <w:rFonts w:ascii="Times New Roman" w:hAnsi="Times New Roman"/>
          <w:sz w:val="28"/>
          <w:szCs w:val="28"/>
        </w:rPr>
      </w:pPr>
    </w:p>
    <w:p w:rsidR="00D00744" w:rsidRPr="003A7485" w:rsidRDefault="00D00744" w:rsidP="00D00744">
      <w:pPr>
        <w:jc w:val="center"/>
        <w:rPr>
          <w:rFonts w:ascii="Times New Roman" w:hAnsi="Times New Roman"/>
          <w:sz w:val="28"/>
          <w:szCs w:val="28"/>
        </w:rPr>
      </w:pPr>
      <w:r w:rsidRPr="003A7485">
        <w:rPr>
          <w:rFonts w:ascii="Times New Roman" w:hAnsi="Times New Roman"/>
          <w:sz w:val="28"/>
          <w:szCs w:val="28"/>
        </w:rPr>
        <w:t>Уважаемые коллеги!</w:t>
      </w:r>
    </w:p>
    <w:p w:rsidR="00D00744" w:rsidRPr="003A7485" w:rsidRDefault="00D00744" w:rsidP="00D00744">
      <w:pPr>
        <w:ind w:left="5940" w:hanging="5940"/>
        <w:rPr>
          <w:rFonts w:ascii="Times New Roman" w:hAnsi="Times New Roman"/>
          <w:sz w:val="28"/>
          <w:szCs w:val="28"/>
        </w:rPr>
      </w:pPr>
    </w:p>
    <w:p w:rsidR="00FA351A" w:rsidRDefault="00FA351A" w:rsidP="00FA35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19.12.2016 постановлением </w:t>
      </w:r>
      <w:r w:rsidRPr="009F197E">
        <w:rPr>
          <w:rFonts w:ascii="Times New Roman" w:hAnsi="Times New Roman"/>
          <w:sz w:val="28"/>
          <w:szCs w:val="28"/>
        </w:rPr>
        <w:t>Правительства РФ от 19.12.2016 № 1401</w:t>
      </w:r>
      <w:r>
        <w:rPr>
          <w:rFonts w:ascii="Times New Roman" w:hAnsi="Times New Roman"/>
          <w:sz w:val="28"/>
          <w:szCs w:val="28"/>
        </w:rPr>
        <w:t xml:space="preserve"> «О комплексном определении показателей технико-экономического состояния объектов электроэнергетики, в том числе показателей физического износа и энергетической эффективности объектов электросетевого хозяйства, и об осуществлении мониторинга таких показателей» установлено понятие физического износа, под которым понимается «ре</w:t>
      </w:r>
      <w:r>
        <w:rPr>
          <w:rFonts w:ascii="Times New Roman" w:hAnsi="Times New Roman"/>
          <w:sz w:val="28"/>
          <w:szCs w:val="28"/>
          <w:lang w:eastAsia="ru-RU"/>
        </w:rPr>
        <w:t>зультат постепенной утраты технических свойств оборудования, элементов линий электропередачи, производственных зданий, сооружений и их составных частей и технических систем вследствие ухудшения физических свойств, вызванных старением и воздействием сил природы в процессе эксплуатации, длительного хранения или взаимодействия с окружающей средой».</w:t>
      </w:r>
    </w:p>
    <w:p w:rsidR="00FA351A" w:rsidRDefault="00FA351A" w:rsidP="00FA35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Уровень физического износа определяется по формуле:</w:t>
      </w:r>
    </w:p>
    <w:p w:rsidR="00FA351A" w:rsidRDefault="00FA351A" w:rsidP="00FA351A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Износ = 1 - ИТС,</w:t>
      </w:r>
    </w:p>
    <w:p w:rsidR="00FA351A" w:rsidRDefault="00FA351A" w:rsidP="00FA35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где ИТС - индекс технического состояния.</w:t>
      </w:r>
    </w:p>
    <w:p w:rsidR="00A74100" w:rsidRDefault="00A74100" w:rsidP="009F197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Вас до 01.06.2017 привести внутренние документы Общества в соответствии с вышеуказанным постановлением Правительства.</w:t>
      </w:r>
    </w:p>
    <w:p w:rsidR="009F197E" w:rsidRPr="003A7485" w:rsidRDefault="009F197E" w:rsidP="009F197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0744" w:rsidRPr="003A7485" w:rsidRDefault="00D00744" w:rsidP="00D00744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00744" w:rsidRPr="003A7485" w:rsidRDefault="00D00744" w:rsidP="00D00744">
      <w:pPr>
        <w:jc w:val="both"/>
        <w:rPr>
          <w:rFonts w:ascii="Times New Roman" w:hAnsi="Times New Roman"/>
          <w:sz w:val="28"/>
          <w:szCs w:val="28"/>
        </w:rPr>
      </w:pPr>
    </w:p>
    <w:p w:rsidR="00D00744" w:rsidRPr="003A7485" w:rsidRDefault="00A74100" w:rsidP="00D00744">
      <w:pPr>
        <w:tabs>
          <w:tab w:val="right" w:pos="921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инженер</w:t>
      </w:r>
      <w:r w:rsidR="00D00744" w:rsidRPr="003A7485">
        <w:rPr>
          <w:rFonts w:ascii="Times New Roman" w:hAnsi="Times New Roman"/>
          <w:sz w:val="28"/>
          <w:szCs w:val="28"/>
        </w:rPr>
        <w:tab/>
        <w:t>Д.Б. Гвоздев</w:t>
      </w:r>
    </w:p>
    <w:p w:rsidR="000C37E3" w:rsidRPr="00D00744" w:rsidRDefault="000C37E3" w:rsidP="00D00744"/>
    <w:sectPr w:rsidR="000C37E3" w:rsidRPr="00D00744" w:rsidSect="000A1B9B">
      <w:footerReference w:type="default" r:id="rId7"/>
      <w:pgSz w:w="11906" w:h="16838"/>
      <w:pgMar w:top="1418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5E" w:rsidRDefault="00F35D5E" w:rsidP="00A74100">
      <w:r>
        <w:separator/>
      </w:r>
    </w:p>
  </w:endnote>
  <w:endnote w:type="continuationSeparator" w:id="0">
    <w:p w:rsidR="00F35D5E" w:rsidRDefault="00F35D5E" w:rsidP="00A7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100" w:rsidRPr="00A74100" w:rsidRDefault="00A74100">
    <w:pPr>
      <w:pStyle w:val="a9"/>
      <w:rPr>
        <w:rFonts w:ascii="Times New Roman" w:hAnsi="Times New Roman"/>
      </w:rPr>
    </w:pPr>
    <w:r w:rsidRPr="00A74100">
      <w:rPr>
        <w:rFonts w:ascii="Times New Roman" w:hAnsi="Times New Roman"/>
      </w:rPr>
      <w:t>Новомлинский Э.В.</w:t>
    </w:r>
  </w:p>
  <w:p w:rsidR="00A74100" w:rsidRPr="00A74100" w:rsidRDefault="00A74100">
    <w:pPr>
      <w:pStyle w:val="a9"/>
      <w:rPr>
        <w:rFonts w:ascii="Times New Roman" w:hAnsi="Times New Roman"/>
      </w:rPr>
    </w:pPr>
    <w:r w:rsidRPr="00A74100">
      <w:rPr>
        <w:rFonts w:ascii="Times New Roman" w:hAnsi="Times New Roman"/>
      </w:rPr>
      <w:t>38-64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5E" w:rsidRDefault="00F35D5E" w:rsidP="00A74100">
      <w:r>
        <w:separator/>
      </w:r>
    </w:p>
  </w:footnote>
  <w:footnote w:type="continuationSeparator" w:id="0">
    <w:p w:rsidR="00F35D5E" w:rsidRDefault="00F35D5E" w:rsidP="00A741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97E"/>
    <w:rsid w:val="000021EA"/>
    <w:rsid w:val="0000229A"/>
    <w:rsid w:val="000032EA"/>
    <w:rsid w:val="000036F8"/>
    <w:rsid w:val="00004026"/>
    <w:rsid w:val="00005ACF"/>
    <w:rsid w:val="00010EFC"/>
    <w:rsid w:val="00011E0B"/>
    <w:rsid w:val="0001303D"/>
    <w:rsid w:val="0001666C"/>
    <w:rsid w:val="0002145A"/>
    <w:rsid w:val="000219D7"/>
    <w:rsid w:val="00021CA8"/>
    <w:rsid w:val="0002426A"/>
    <w:rsid w:val="000246B1"/>
    <w:rsid w:val="00024B25"/>
    <w:rsid w:val="00025EED"/>
    <w:rsid w:val="00026284"/>
    <w:rsid w:val="00030138"/>
    <w:rsid w:val="00030A62"/>
    <w:rsid w:val="00030DF0"/>
    <w:rsid w:val="00033645"/>
    <w:rsid w:val="00034332"/>
    <w:rsid w:val="00040674"/>
    <w:rsid w:val="00040A6F"/>
    <w:rsid w:val="00040D01"/>
    <w:rsid w:val="00042C31"/>
    <w:rsid w:val="0004566B"/>
    <w:rsid w:val="00050523"/>
    <w:rsid w:val="00050D0F"/>
    <w:rsid w:val="000514D3"/>
    <w:rsid w:val="00053808"/>
    <w:rsid w:val="000539DA"/>
    <w:rsid w:val="00056492"/>
    <w:rsid w:val="0005773A"/>
    <w:rsid w:val="000603D9"/>
    <w:rsid w:val="00060F1F"/>
    <w:rsid w:val="00062CB1"/>
    <w:rsid w:val="00063A1B"/>
    <w:rsid w:val="00064548"/>
    <w:rsid w:val="000650C1"/>
    <w:rsid w:val="00065FA6"/>
    <w:rsid w:val="00067A22"/>
    <w:rsid w:val="00071EE7"/>
    <w:rsid w:val="0007233E"/>
    <w:rsid w:val="000724F9"/>
    <w:rsid w:val="000725CD"/>
    <w:rsid w:val="00072706"/>
    <w:rsid w:val="00073888"/>
    <w:rsid w:val="000746AD"/>
    <w:rsid w:val="00076A05"/>
    <w:rsid w:val="00076D9C"/>
    <w:rsid w:val="00076E74"/>
    <w:rsid w:val="00077BDD"/>
    <w:rsid w:val="00080AE2"/>
    <w:rsid w:val="00083036"/>
    <w:rsid w:val="00083D32"/>
    <w:rsid w:val="00085458"/>
    <w:rsid w:val="00086949"/>
    <w:rsid w:val="00087B90"/>
    <w:rsid w:val="00091054"/>
    <w:rsid w:val="000A031C"/>
    <w:rsid w:val="000A1202"/>
    <w:rsid w:val="000A1B9B"/>
    <w:rsid w:val="000A1EB6"/>
    <w:rsid w:val="000A7D0E"/>
    <w:rsid w:val="000B21F8"/>
    <w:rsid w:val="000B2F6E"/>
    <w:rsid w:val="000B414B"/>
    <w:rsid w:val="000B44F7"/>
    <w:rsid w:val="000B4AC0"/>
    <w:rsid w:val="000B548A"/>
    <w:rsid w:val="000B5697"/>
    <w:rsid w:val="000B6CFE"/>
    <w:rsid w:val="000C17F8"/>
    <w:rsid w:val="000C21B6"/>
    <w:rsid w:val="000C24CA"/>
    <w:rsid w:val="000C28C4"/>
    <w:rsid w:val="000C2CF3"/>
    <w:rsid w:val="000C37E3"/>
    <w:rsid w:val="000D13C0"/>
    <w:rsid w:val="000D16E0"/>
    <w:rsid w:val="000D21F8"/>
    <w:rsid w:val="000D45B4"/>
    <w:rsid w:val="000D70AD"/>
    <w:rsid w:val="000D7AE7"/>
    <w:rsid w:val="000E2256"/>
    <w:rsid w:val="000E5F2B"/>
    <w:rsid w:val="000E617C"/>
    <w:rsid w:val="000E6DA8"/>
    <w:rsid w:val="000E7DE6"/>
    <w:rsid w:val="000E7E12"/>
    <w:rsid w:val="000F1C74"/>
    <w:rsid w:val="000F1F0C"/>
    <w:rsid w:val="000F2AC7"/>
    <w:rsid w:val="000F5E10"/>
    <w:rsid w:val="000F68B9"/>
    <w:rsid w:val="000F6D6E"/>
    <w:rsid w:val="00100EAC"/>
    <w:rsid w:val="001022BF"/>
    <w:rsid w:val="001029E0"/>
    <w:rsid w:val="00102DE6"/>
    <w:rsid w:val="00102E6E"/>
    <w:rsid w:val="00105223"/>
    <w:rsid w:val="00105DDB"/>
    <w:rsid w:val="0010679D"/>
    <w:rsid w:val="00110991"/>
    <w:rsid w:val="001128AC"/>
    <w:rsid w:val="00113A3E"/>
    <w:rsid w:val="00113EF3"/>
    <w:rsid w:val="001145BB"/>
    <w:rsid w:val="0011539B"/>
    <w:rsid w:val="00117650"/>
    <w:rsid w:val="0012055C"/>
    <w:rsid w:val="00120A62"/>
    <w:rsid w:val="00122363"/>
    <w:rsid w:val="00124BF6"/>
    <w:rsid w:val="001259BD"/>
    <w:rsid w:val="00131110"/>
    <w:rsid w:val="00131748"/>
    <w:rsid w:val="00133F5F"/>
    <w:rsid w:val="00136C42"/>
    <w:rsid w:val="00140030"/>
    <w:rsid w:val="001423E4"/>
    <w:rsid w:val="00142850"/>
    <w:rsid w:val="001464DE"/>
    <w:rsid w:val="0014749D"/>
    <w:rsid w:val="001507F5"/>
    <w:rsid w:val="00151D5E"/>
    <w:rsid w:val="00152A32"/>
    <w:rsid w:val="00155923"/>
    <w:rsid w:val="00155B99"/>
    <w:rsid w:val="00156795"/>
    <w:rsid w:val="001577EE"/>
    <w:rsid w:val="001613A9"/>
    <w:rsid w:val="00162A7E"/>
    <w:rsid w:val="00163906"/>
    <w:rsid w:val="001639E6"/>
    <w:rsid w:val="001648B4"/>
    <w:rsid w:val="00166134"/>
    <w:rsid w:val="00167118"/>
    <w:rsid w:val="00167E69"/>
    <w:rsid w:val="00170091"/>
    <w:rsid w:val="00172B97"/>
    <w:rsid w:val="00173866"/>
    <w:rsid w:val="00174C6A"/>
    <w:rsid w:val="00175A0B"/>
    <w:rsid w:val="00176CF1"/>
    <w:rsid w:val="00185DFD"/>
    <w:rsid w:val="00186B4E"/>
    <w:rsid w:val="001912E2"/>
    <w:rsid w:val="001919CB"/>
    <w:rsid w:val="0019387F"/>
    <w:rsid w:val="0019440D"/>
    <w:rsid w:val="00194C31"/>
    <w:rsid w:val="001A144B"/>
    <w:rsid w:val="001A3CF1"/>
    <w:rsid w:val="001A43BC"/>
    <w:rsid w:val="001A4F13"/>
    <w:rsid w:val="001B3B02"/>
    <w:rsid w:val="001B3ED7"/>
    <w:rsid w:val="001B4E9C"/>
    <w:rsid w:val="001B7D27"/>
    <w:rsid w:val="001B7EB1"/>
    <w:rsid w:val="001C16DA"/>
    <w:rsid w:val="001C2212"/>
    <w:rsid w:val="001C6820"/>
    <w:rsid w:val="001C7DCC"/>
    <w:rsid w:val="001D3710"/>
    <w:rsid w:val="001D4A39"/>
    <w:rsid w:val="001D76BF"/>
    <w:rsid w:val="001E1CA3"/>
    <w:rsid w:val="001E1CB0"/>
    <w:rsid w:val="001E45F0"/>
    <w:rsid w:val="001E4D5E"/>
    <w:rsid w:val="001E6426"/>
    <w:rsid w:val="001F001A"/>
    <w:rsid w:val="001F1C3F"/>
    <w:rsid w:val="001F492D"/>
    <w:rsid w:val="001F4A87"/>
    <w:rsid w:val="001F4B3E"/>
    <w:rsid w:val="001F67C3"/>
    <w:rsid w:val="001F7015"/>
    <w:rsid w:val="00203755"/>
    <w:rsid w:val="00206004"/>
    <w:rsid w:val="002067E2"/>
    <w:rsid w:val="00210371"/>
    <w:rsid w:val="00213833"/>
    <w:rsid w:val="002143DE"/>
    <w:rsid w:val="0021534E"/>
    <w:rsid w:val="00215596"/>
    <w:rsid w:val="002173CE"/>
    <w:rsid w:val="002229D4"/>
    <w:rsid w:val="00223E89"/>
    <w:rsid w:val="00224E25"/>
    <w:rsid w:val="002268B2"/>
    <w:rsid w:val="0022698E"/>
    <w:rsid w:val="002320BA"/>
    <w:rsid w:val="0023473F"/>
    <w:rsid w:val="002360FC"/>
    <w:rsid w:val="002420E5"/>
    <w:rsid w:val="0024641D"/>
    <w:rsid w:val="002473A9"/>
    <w:rsid w:val="00251015"/>
    <w:rsid w:val="0025133E"/>
    <w:rsid w:val="00251C41"/>
    <w:rsid w:val="00255D9A"/>
    <w:rsid w:val="00256F36"/>
    <w:rsid w:val="00257323"/>
    <w:rsid w:val="00261078"/>
    <w:rsid w:val="002614D4"/>
    <w:rsid w:val="0026291B"/>
    <w:rsid w:val="002629E6"/>
    <w:rsid w:val="002667FE"/>
    <w:rsid w:val="002704F6"/>
    <w:rsid w:val="00270AB3"/>
    <w:rsid w:val="00270D42"/>
    <w:rsid w:val="00271256"/>
    <w:rsid w:val="00272888"/>
    <w:rsid w:val="0027343E"/>
    <w:rsid w:val="002801B0"/>
    <w:rsid w:val="00282A25"/>
    <w:rsid w:val="00294193"/>
    <w:rsid w:val="002952EE"/>
    <w:rsid w:val="00295798"/>
    <w:rsid w:val="0029582A"/>
    <w:rsid w:val="00295B32"/>
    <w:rsid w:val="002A2438"/>
    <w:rsid w:val="002A513A"/>
    <w:rsid w:val="002A6AE2"/>
    <w:rsid w:val="002A7CDA"/>
    <w:rsid w:val="002B11D8"/>
    <w:rsid w:val="002B5AD9"/>
    <w:rsid w:val="002B708B"/>
    <w:rsid w:val="002C27E4"/>
    <w:rsid w:val="002C46A7"/>
    <w:rsid w:val="002C5659"/>
    <w:rsid w:val="002C6FC7"/>
    <w:rsid w:val="002C70AB"/>
    <w:rsid w:val="002C70F6"/>
    <w:rsid w:val="002C7982"/>
    <w:rsid w:val="002C7A5C"/>
    <w:rsid w:val="002D29D2"/>
    <w:rsid w:val="002D6984"/>
    <w:rsid w:val="002D6A92"/>
    <w:rsid w:val="002D7981"/>
    <w:rsid w:val="002D7A0B"/>
    <w:rsid w:val="002E0F86"/>
    <w:rsid w:val="002E1AB7"/>
    <w:rsid w:val="002E5D69"/>
    <w:rsid w:val="002E6D29"/>
    <w:rsid w:val="002E6D51"/>
    <w:rsid w:val="002F13B0"/>
    <w:rsid w:val="002F4765"/>
    <w:rsid w:val="002F4B8F"/>
    <w:rsid w:val="002F586C"/>
    <w:rsid w:val="002F63C9"/>
    <w:rsid w:val="002F6BB9"/>
    <w:rsid w:val="002F76B0"/>
    <w:rsid w:val="002F7793"/>
    <w:rsid w:val="002F79F0"/>
    <w:rsid w:val="00300B5A"/>
    <w:rsid w:val="00302DBD"/>
    <w:rsid w:val="00304363"/>
    <w:rsid w:val="00304FDB"/>
    <w:rsid w:val="00305E91"/>
    <w:rsid w:val="00305F4A"/>
    <w:rsid w:val="00306D3E"/>
    <w:rsid w:val="00307ACB"/>
    <w:rsid w:val="0031058F"/>
    <w:rsid w:val="00312750"/>
    <w:rsid w:val="00313CFB"/>
    <w:rsid w:val="0031485D"/>
    <w:rsid w:val="00320A0D"/>
    <w:rsid w:val="00326544"/>
    <w:rsid w:val="0032766F"/>
    <w:rsid w:val="003306F0"/>
    <w:rsid w:val="00330A29"/>
    <w:rsid w:val="00331373"/>
    <w:rsid w:val="00337712"/>
    <w:rsid w:val="00337C2A"/>
    <w:rsid w:val="0034259D"/>
    <w:rsid w:val="003426D9"/>
    <w:rsid w:val="003449DC"/>
    <w:rsid w:val="00344B39"/>
    <w:rsid w:val="003460F5"/>
    <w:rsid w:val="003477AF"/>
    <w:rsid w:val="00361FD7"/>
    <w:rsid w:val="003625C6"/>
    <w:rsid w:val="0036391D"/>
    <w:rsid w:val="003659C0"/>
    <w:rsid w:val="00366ABF"/>
    <w:rsid w:val="00367169"/>
    <w:rsid w:val="00367821"/>
    <w:rsid w:val="003718BF"/>
    <w:rsid w:val="0037246C"/>
    <w:rsid w:val="003742C7"/>
    <w:rsid w:val="00376422"/>
    <w:rsid w:val="003764AB"/>
    <w:rsid w:val="00376DB4"/>
    <w:rsid w:val="00377E56"/>
    <w:rsid w:val="00380DC3"/>
    <w:rsid w:val="00382225"/>
    <w:rsid w:val="00383089"/>
    <w:rsid w:val="00383F4A"/>
    <w:rsid w:val="0038470A"/>
    <w:rsid w:val="003860AE"/>
    <w:rsid w:val="003942A2"/>
    <w:rsid w:val="00395A5F"/>
    <w:rsid w:val="00395ACD"/>
    <w:rsid w:val="00397102"/>
    <w:rsid w:val="003A11F5"/>
    <w:rsid w:val="003A16CC"/>
    <w:rsid w:val="003A17B7"/>
    <w:rsid w:val="003A1FBB"/>
    <w:rsid w:val="003A3868"/>
    <w:rsid w:val="003A3D0D"/>
    <w:rsid w:val="003A42A4"/>
    <w:rsid w:val="003A4863"/>
    <w:rsid w:val="003A48ED"/>
    <w:rsid w:val="003A497F"/>
    <w:rsid w:val="003B0FC2"/>
    <w:rsid w:val="003B15A1"/>
    <w:rsid w:val="003B29F0"/>
    <w:rsid w:val="003B39E4"/>
    <w:rsid w:val="003C1A58"/>
    <w:rsid w:val="003C49D4"/>
    <w:rsid w:val="003C5405"/>
    <w:rsid w:val="003C6F30"/>
    <w:rsid w:val="003C7FB8"/>
    <w:rsid w:val="003D1ABB"/>
    <w:rsid w:val="003D2422"/>
    <w:rsid w:val="003D2793"/>
    <w:rsid w:val="003D2CAB"/>
    <w:rsid w:val="003D3D8E"/>
    <w:rsid w:val="003D5AF5"/>
    <w:rsid w:val="003D61DD"/>
    <w:rsid w:val="003D7DA4"/>
    <w:rsid w:val="003E0280"/>
    <w:rsid w:val="003E3F11"/>
    <w:rsid w:val="003E6259"/>
    <w:rsid w:val="003E6C6D"/>
    <w:rsid w:val="003E78A6"/>
    <w:rsid w:val="003F0022"/>
    <w:rsid w:val="003F3F82"/>
    <w:rsid w:val="003F66C7"/>
    <w:rsid w:val="0040152F"/>
    <w:rsid w:val="004020B4"/>
    <w:rsid w:val="004033C5"/>
    <w:rsid w:val="00406A87"/>
    <w:rsid w:val="00407311"/>
    <w:rsid w:val="00407D66"/>
    <w:rsid w:val="0041582B"/>
    <w:rsid w:val="004158CF"/>
    <w:rsid w:val="0041671B"/>
    <w:rsid w:val="0041713F"/>
    <w:rsid w:val="00420161"/>
    <w:rsid w:val="00420BFC"/>
    <w:rsid w:val="0042153A"/>
    <w:rsid w:val="00423C20"/>
    <w:rsid w:val="00431CB2"/>
    <w:rsid w:val="00433369"/>
    <w:rsid w:val="00433AEB"/>
    <w:rsid w:val="00434C14"/>
    <w:rsid w:val="00435828"/>
    <w:rsid w:val="004360B1"/>
    <w:rsid w:val="0045032F"/>
    <w:rsid w:val="00454CC0"/>
    <w:rsid w:val="00455222"/>
    <w:rsid w:val="004555A4"/>
    <w:rsid w:val="004575C8"/>
    <w:rsid w:val="00457DAD"/>
    <w:rsid w:val="00460865"/>
    <w:rsid w:val="00461A93"/>
    <w:rsid w:val="004672A3"/>
    <w:rsid w:val="00471116"/>
    <w:rsid w:val="004717A6"/>
    <w:rsid w:val="00473FF0"/>
    <w:rsid w:val="0047543F"/>
    <w:rsid w:val="00476C8D"/>
    <w:rsid w:val="00480376"/>
    <w:rsid w:val="0048174C"/>
    <w:rsid w:val="004824A2"/>
    <w:rsid w:val="004825B8"/>
    <w:rsid w:val="0048510C"/>
    <w:rsid w:val="004874DB"/>
    <w:rsid w:val="00487558"/>
    <w:rsid w:val="0049168F"/>
    <w:rsid w:val="00491F1E"/>
    <w:rsid w:val="00495B8F"/>
    <w:rsid w:val="00495F98"/>
    <w:rsid w:val="004967CC"/>
    <w:rsid w:val="004A0957"/>
    <w:rsid w:val="004A4771"/>
    <w:rsid w:val="004A4FE7"/>
    <w:rsid w:val="004A5E83"/>
    <w:rsid w:val="004A6C11"/>
    <w:rsid w:val="004A7068"/>
    <w:rsid w:val="004B0C23"/>
    <w:rsid w:val="004B41DA"/>
    <w:rsid w:val="004B4655"/>
    <w:rsid w:val="004B6E30"/>
    <w:rsid w:val="004B71D2"/>
    <w:rsid w:val="004C098E"/>
    <w:rsid w:val="004C09FC"/>
    <w:rsid w:val="004C0E97"/>
    <w:rsid w:val="004C11F2"/>
    <w:rsid w:val="004C15E2"/>
    <w:rsid w:val="004C1644"/>
    <w:rsid w:val="004C26CD"/>
    <w:rsid w:val="004C61FC"/>
    <w:rsid w:val="004C79D0"/>
    <w:rsid w:val="004D2BFD"/>
    <w:rsid w:val="004D42E9"/>
    <w:rsid w:val="004D5E7E"/>
    <w:rsid w:val="004E2FFC"/>
    <w:rsid w:val="004E3907"/>
    <w:rsid w:val="004E59E8"/>
    <w:rsid w:val="004E5C27"/>
    <w:rsid w:val="004E6627"/>
    <w:rsid w:val="004F380D"/>
    <w:rsid w:val="004F3CF2"/>
    <w:rsid w:val="004F517C"/>
    <w:rsid w:val="004F6535"/>
    <w:rsid w:val="004F7757"/>
    <w:rsid w:val="005007D4"/>
    <w:rsid w:val="00502834"/>
    <w:rsid w:val="00507EF1"/>
    <w:rsid w:val="00512EB3"/>
    <w:rsid w:val="005131A5"/>
    <w:rsid w:val="005200DB"/>
    <w:rsid w:val="00521CB1"/>
    <w:rsid w:val="00523CB7"/>
    <w:rsid w:val="005240AF"/>
    <w:rsid w:val="005242B1"/>
    <w:rsid w:val="00535AA8"/>
    <w:rsid w:val="0053608D"/>
    <w:rsid w:val="00541D27"/>
    <w:rsid w:val="0054226E"/>
    <w:rsid w:val="00542DF5"/>
    <w:rsid w:val="0054369A"/>
    <w:rsid w:val="005436A6"/>
    <w:rsid w:val="005437A6"/>
    <w:rsid w:val="00545913"/>
    <w:rsid w:val="00545D59"/>
    <w:rsid w:val="00546B9E"/>
    <w:rsid w:val="00547F08"/>
    <w:rsid w:val="00550362"/>
    <w:rsid w:val="00552551"/>
    <w:rsid w:val="005529B1"/>
    <w:rsid w:val="00552A5E"/>
    <w:rsid w:val="00553471"/>
    <w:rsid w:val="00554475"/>
    <w:rsid w:val="00554C97"/>
    <w:rsid w:val="0055628D"/>
    <w:rsid w:val="005579D9"/>
    <w:rsid w:val="0056065D"/>
    <w:rsid w:val="00561809"/>
    <w:rsid w:val="005700B4"/>
    <w:rsid w:val="005729AB"/>
    <w:rsid w:val="00577072"/>
    <w:rsid w:val="00583141"/>
    <w:rsid w:val="00590E08"/>
    <w:rsid w:val="00592E87"/>
    <w:rsid w:val="0059454A"/>
    <w:rsid w:val="00595F91"/>
    <w:rsid w:val="00595FD4"/>
    <w:rsid w:val="00596D2F"/>
    <w:rsid w:val="0059796E"/>
    <w:rsid w:val="00597C88"/>
    <w:rsid w:val="005A2985"/>
    <w:rsid w:val="005A3007"/>
    <w:rsid w:val="005A3A15"/>
    <w:rsid w:val="005A6E32"/>
    <w:rsid w:val="005A6E9C"/>
    <w:rsid w:val="005B227E"/>
    <w:rsid w:val="005B4A43"/>
    <w:rsid w:val="005C1139"/>
    <w:rsid w:val="005C661B"/>
    <w:rsid w:val="005C6DB9"/>
    <w:rsid w:val="005C7850"/>
    <w:rsid w:val="005D04D3"/>
    <w:rsid w:val="005D1166"/>
    <w:rsid w:val="005D145F"/>
    <w:rsid w:val="005D1EE1"/>
    <w:rsid w:val="005D218E"/>
    <w:rsid w:val="005D29C2"/>
    <w:rsid w:val="005D2A97"/>
    <w:rsid w:val="005E150A"/>
    <w:rsid w:val="005E3253"/>
    <w:rsid w:val="005E5FD5"/>
    <w:rsid w:val="005F0437"/>
    <w:rsid w:val="005F6416"/>
    <w:rsid w:val="005F6CE2"/>
    <w:rsid w:val="005F73C0"/>
    <w:rsid w:val="00600048"/>
    <w:rsid w:val="00600FDC"/>
    <w:rsid w:val="00601979"/>
    <w:rsid w:val="00601AC0"/>
    <w:rsid w:val="00603510"/>
    <w:rsid w:val="00603DD2"/>
    <w:rsid w:val="006046AF"/>
    <w:rsid w:val="006046D9"/>
    <w:rsid w:val="00604999"/>
    <w:rsid w:val="00606BA5"/>
    <w:rsid w:val="00610857"/>
    <w:rsid w:val="006111C4"/>
    <w:rsid w:val="006130E4"/>
    <w:rsid w:val="006140DF"/>
    <w:rsid w:val="00614117"/>
    <w:rsid w:val="00616DD0"/>
    <w:rsid w:val="00620DDD"/>
    <w:rsid w:val="0062116E"/>
    <w:rsid w:val="00624719"/>
    <w:rsid w:val="00625A6B"/>
    <w:rsid w:val="00625B96"/>
    <w:rsid w:val="00626CFF"/>
    <w:rsid w:val="00633B3B"/>
    <w:rsid w:val="006437D6"/>
    <w:rsid w:val="006467D6"/>
    <w:rsid w:val="006467DC"/>
    <w:rsid w:val="00646B2C"/>
    <w:rsid w:val="006479D8"/>
    <w:rsid w:val="0065028D"/>
    <w:rsid w:val="006519EE"/>
    <w:rsid w:val="00651E07"/>
    <w:rsid w:val="00654244"/>
    <w:rsid w:val="0065496E"/>
    <w:rsid w:val="00662D9C"/>
    <w:rsid w:val="006632D0"/>
    <w:rsid w:val="00664688"/>
    <w:rsid w:val="00665860"/>
    <w:rsid w:val="00670455"/>
    <w:rsid w:val="00673B08"/>
    <w:rsid w:val="006779DF"/>
    <w:rsid w:val="00681BD2"/>
    <w:rsid w:val="006827ED"/>
    <w:rsid w:val="00685F08"/>
    <w:rsid w:val="0068645A"/>
    <w:rsid w:val="00693E3C"/>
    <w:rsid w:val="00693E6B"/>
    <w:rsid w:val="00695025"/>
    <w:rsid w:val="00696129"/>
    <w:rsid w:val="00696740"/>
    <w:rsid w:val="006979E2"/>
    <w:rsid w:val="006979E7"/>
    <w:rsid w:val="006A120E"/>
    <w:rsid w:val="006A29F0"/>
    <w:rsid w:val="006A48B2"/>
    <w:rsid w:val="006A5821"/>
    <w:rsid w:val="006B0411"/>
    <w:rsid w:val="006B144A"/>
    <w:rsid w:val="006B1648"/>
    <w:rsid w:val="006B18B1"/>
    <w:rsid w:val="006B1AFB"/>
    <w:rsid w:val="006B1F94"/>
    <w:rsid w:val="006B4907"/>
    <w:rsid w:val="006B6F66"/>
    <w:rsid w:val="006B765B"/>
    <w:rsid w:val="006C4389"/>
    <w:rsid w:val="006C7E56"/>
    <w:rsid w:val="006D190E"/>
    <w:rsid w:val="006E0C2C"/>
    <w:rsid w:val="006E1823"/>
    <w:rsid w:val="006E4500"/>
    <w:rsid w:val="006E5EA5"/>
    <w:rsid w:val="006E67AC"/>
    <w:rsid w:val="006E6E82"/>
    <w:rsid w:val="006E7509"/>
    <w:rsid w:val="006F0481"/>
    <w:rsid w:val="006F7A44"/>
    <w:rsid w:val="00700951"/>
    <w:rsid w:val="007009A1"/>
    <w:rsid w:val="00706C99"/>
    <w:rsid w:val="0071052C"/>
    <w:rsid w:val="007125ED"/>
    <w:rsid w:val="00713002"/>
    <w:rsid w:val="00714912"/>
    <w:rsid w:val="00714923"/>
    <w:rsid w:val="0071778D"/>
    <w:rsid w:val="00717ED4"/>
    <w:rsid w:val="00720436"/>
    <w:rsid w:val="00721DC0"/>
    <w:rsid w:val="00723535"/>
    <w:rsid w:val="00732D11"/>
    <w:rsid w:val="00734416"/>
    <w:rsid w:val="00741056"/>
    <w:rsid w:val="007411BB"/>
    <w:rsid w:val="00744C7D"/>
    <w:rsid w:val="00746620"/>
    <w:rsid w:val="00751A12"/>
    <w:rsid w:val="00754A89"/>
    <w:rsid w:val="00755D3D"/>
    <w:rsid w:val="0076170E"/>
    <w:rsid w:val="00761BC0"/>
    <w:rsid w:val="007639CB"/>
    <w:rsid w:val="00763A27"/>
    <w:rsid w:val="00766443"/>
    <w:rsid w:val="00770DF1"/>
    <w:rsid w:val="00784F07"/>
    <w:rsid w:val="0078576B"/>
    <w:rsid w:val="00786F07"/>
    <w:rsid w:val="00787144"/>
    <w:rsid w:val="00787340"/>
    <w:rsid w:val="0078774D"/>
    <w:rsid w:val="00787F6D"/>
    <w:rsid w:val="007911ED"/>
    <w:rsid w:val="00792502"/>
    <w:rsid w:val="00794F66"/>
    <w:rsid w:val="007951AF"/>
    <w:rsid w:val="00796089"/>
    <w:rsid w:val="007979C6"/>
    <w:rsid w:val="00797FB0"/>
    <w:rsid w:val="007A0CD3"/>
    <w:rsid w:val="007A51DC"/>
    <w:rsid w:val="007A7C03"/>
    <w:rsid w:val="007B03BB"/>
    <w:rsid w:val="007B141D"/>
    <w:rsid w:val="007B3313"/>
    <w:rsid w:val="007B3CD5"/>
    <w:rsid w:val="007B6237"/>
    <w:rsid w:val="007B7574"/>
    <w:rsid w:val="007C0B4F"/>
    <w:rsid w:val="007C211A"/>
    <w:rsid w:val="007C4113"/>
    <w:rsid w:val="007C4AF6"/>
    <w:rsid w:val="007C5852"/>
    <w:rsid w:val="007C5B62"/>
    <w:rsid w:val="007D1235"/>
    <w:rsid w:val="007D3A39"/>
    <w:rsid w:val="007D46E3"/>
    <w:rsid w:val="007D5426"/>
    <w:rsid w:val="007D68BA"/>
    <w:rsid w:val="007E1F01"/>
    <w:rsid w:val="007E42AE"/>
    <w:rsid w:val="007E4E19"/>
    <w:rsid w:val="007E7938"/>
    <w:rsid w:val="007F0271"/>
    <w:rsid w:val="007F1ACB"/>
    <w:rsid w:val="007F357C"/>
    <w:rsid w:val="007F4CC0"/>
    <w:rsid w:val="007F72EB"/>
    <w:rsid w:val="00801B8F"/>
    <w:rsid w:val="00802AD2"/>
    <w:rsid w:val="008041B3"/>
    <w:rsid w:val="0080466A"/>
    <w:rsid w:val="00805F83"/>
    <w:rsid w:val="00807587"/>
    <w:rsid w:val="008104F1"/>
    <w:rsid w:val="008124DF"/>
    <w:rsid w:val="00812744"/>
    <w:rsid w:val="00812ECC"/>
    <w:rsid w:val="00813169"/>
    <w:rsid w:val="008141F6"/>
    <w:rsid w:val="00817460"/>
    <w:rsid w:val="0082339F"/>
    <w:rsid w:val="00824E63"/>
    <w:rsid w:val="00825078"/>
    <w:rsid w:val="00825F5D"/>
    <w:rsid w:val="008339E9"/>
    <w:rsid w:val="00837102"/>
    <w:rsid w:val="00840EC8"/>
    <w:rsid w:val="008453D9"/>
    <w:rsid w:val="008501DD"/>
    <w:rsid w:val="00854759"/>
    <w:rsid w:val="0086078A"/>
    <w:rsid w:val="008608F1"/>
    <w:rsid w:val="00861AC9"/>
    <w:rsid w:val="0086297A"/>
    <w:rsid w:val="00870295"/>
    <w:rsid w:val="008728A6"/>
    <w:rsid w:val="00872995"/>
    <w:rsid w:val="008760D9"/>
    <w:rsid w:val="00877354"/>
    <w:rsid w:val="0088526A"/>
    <w:rsid w:val="008853E3"/>
    <w:rsid w:val="00885412"/>
    <w:rsid w:val="00887E92"/>
    <w:rsid w:val="00895755"/>
    <w:rsid w:val="00895BC2"/>
    <w:rsid w:val="008A056A"/>
    <w:rsid w:val="008A13DF"/>
    <w:rsid w:val="008B000B"/>
    <w:rsid w:val="008B0E9A"/>
    <w:rsid w:val="008B1A90"/>
    <w:rsid w:val="008B38C9"/>
    <w:rsid w:val="008B3F70"/>
    <w:rsid w:val="008B672D"/>
    <w:rsid w:val="008C0AA6"/>
    <w:rsid w:val="008C27AE"/>
    <w:rsid w:val="008C2EBA"/>
    <w:rsid w:val="008C5CCC"/>
    <w:rsid w:val="008D38DE"/>
    <w:rsid w:val="008D47F7"/>
    <w:rsid w:val="008D5480"/>
    <w:rsid w:val="008D667E"/>
    <w:rsid w:val="008D6893"/>
    <w:rsid w:val="008D7381"/>
    <w:rsid w:val="008E53A5"/>
    <w:rsid w:val="008E5D73"/>
    <w:rsid w:val="008E7228"/>
    <w:rsid w:val="008F01EB"/>
    <w:rsid w:val="008F0C90"/>
    <w:rsid w:val="008F1FBF"/>
    <w:rsid w:val="008F3638"/>
    <w:rsid w:val="008F3D74"/>
    <w:rsid w:val="008F4080"/>
    <w:rsid w:val="009021D7"/>
    <w:rsid w:val="00902483"/>
    <w:rsid w:val="00902580"/>
    <w:rsid w:val="0090297A"/>
    <w:rsid w:val="00904DC3"/>
    <w:rsid w:val="00906A3C"/>
    <w:rsid w:val="00907FEF"/>
    <w:rsid w:val="009130CE"/>
    <w:rsid w:val="00914528"/>
    <w:rsid w:val="009216FB"/>
    <w:rsid w:val="0092172D"/>
    <w:rsid w:val="0092540A"/>
    <w:rsid w:val="00927C2C"/>
    <w:rsid w:val="00931291"/>
    <w:rsid w:val="00931A67"/>
    <w:rsid w:val="00933D04"/>
    <w:rsid w:val="0093452A"/>
    <w:rsid w:val="00934F31"/>
    <w:rsid w:val="00937D23"/>
    <w:rsid w:val="00937F1E"/>
    <w:rsid w:val="009408F6"/>
    <w:rsid w:val="0094177A"/>
    <w:rsid w:val="009426EF"/>
    <w:rsid w:val="00944717"/>
    <w:rsid w:val="00945977"/>
    <w:rsid w:val="00945DCF"/>
    <w:rsid w:val="00946C20"/>
    <w:rsid w:val="0094749E"/>
    <w:rsid w:val="00950094"/>
    <w:rsid w:val="009510BB"/>
    <w:rsid w:val="00952C2F"/>
    <w:rsid w:val="00957787"/>
    <w:rsid w:val="00962DF1"/>
    <w:rsid w:val="0096454C"/>
    <w:rsid w:val="00964965"/>
    <w:rsid w:val="00970111"/>
    <w:rsid w:val="00970A32"/>
    <w:rsid w:val="00975895"/>
    <w:rsid w:val="00976E6F"/>
    <w:rsid w:val="00984798"/>
    <w:rsid w:val="00984C88"/>
    <w:rsid w:val="00985A9E"/>
    <w:rsid w:val="00992CE6"/>
    <w:rsid w:val="00993C80"/>
    <w:rsid w:val="00993CE9"/>
    <w:rsid w:val="00995E4E"/>
    <w:rsid w:val="009A2875"/>
    <w:rsid w:val="009A7E66"/>
    <w:rsid w:val="009B17F9"/>
    <w:rsid w:val="009B3F72"/>
    <w:rsid w:val="009B4876"/>
    <w:rsid w:val="009B5B0D"/>
    <w:rsid w:val="009B6B0F"/>
    <w:rsid w:val="009B733C"/>
    <w:rsid w:val="009B79B3"/>
    <w:rsid w:val="009C3096"/>
    <w:rsid w:val="009C38CF"/>
    <w:rsid w:val="009C3DEE"/>
    <w:rsid w:val="009C3E6B"/>
    <w:rsid w:val="009C5243"/>
    <w:rsid w:val="009C67F1"/>
    <w:rsid w:val="009D02B3"/>
    <w:rsid w:val="009D3462"/>
    <w:rsid w:val="009D35B8"/>
    <w:rsid w:val="009E062F"/>
    <w:rsid w:val="009E0E61"/>
    <w:rsid w:val="009E45CF"/>
    <w:rsid w:val="009E6C79"/>
    <w:rsid w:val="009E6E4E"/>
    <w:rsid w:val="009E7481"/>
    <w:rsid w:val="009F197E"/>
    <w:rsid w:val="009F2D19"/>
    <w:rsid w:val="009F3723"/>
    <w:rsid w:val="009F7B3F"/>
    <w:rsid w:val="00A031F8"/>
    <w:rsid w:val="00A03DCB"/>
    <w:rsid w:val="00A069C2"/>
    <w:rsid w:val="00A078B0"/>
    <w:rsid w:val="00A07AEC"/>
    <w:rsid w:val="00A12424"/>
    <w:rsid w:val="00A14F4D"/>
    <w:rsid w:val="00A2060D"/>
    <w:rsid w:val="00A20F13"/>
    <w:rsid w:val="00A23FA6"/>
    <w:rsid w:val="00A24D8C"/>
    <w:rsid w:val="00A26EF1"/>
    <w:rsid w:val="00A300C6"/>
    <w:rsid w:val="00A313D6"/>
    <w:rsid w:val="00A31589"/>
    <w:rsid w:val="00A31933"/>
    <w:rsid w:val="00A377F1"/>
    <w:rsid w:val="00A37CF8"/>
    <w:rsid w:val="00A44836"/>
    <w:rsid w:val="00A56308"/>
    <w:rsid w:val="00A61CA5"/>
    <w:rsid w:val="00A6266B"/>
    <w:rsid w:val="00A63DA2"/>
    <w:rsid w:val="00A6585D"/>
    <w:rsid w:val="00A729E2"/>
    <w:rsid w:val="00A74100"/>
    <w:rsid w:val="00A75E98"/>
    <w:rsid w:val="00A80359"/>
    <w:rsid w:val="00A81050"/>
    <w:rsid w:val="00A8247C"/>
    <w:rsid w:val="00A850AC"/>
    <w:rsid w:val="00A86E48"/>
    <w:rsid w:val="00A87CAF"/>
    <w:rsid w:val="00A90618"/>
    <w:rsid w:val="00A91DCA"/>
    <w:rsid w:val="00A92D50"/>
    <w:rsid w:val="00A92D5D"/>
    <w:rsid w:val="00A93327"/>
    <w:rsid w:val="00A93D83"/>
    <w:rsid w:val="00A948F3"/>
    <w:rsid w:val="00AA076F"/>
    <w:rsid w:val="00AA1BAF"/>
    <w:rsid w:val="00AA4825"/>
    <w:rsid w:val="00AA5DE2"/>
    <w:rsid w:val="00AB36B4"/>
    <w:rsid w:val="00AB5EF4"/>
    <w:rsid w:val="00AC004B"/>
    <w:rsid w:val="00AC4860"/>
    <w:rsid w:val="00AC5203"/>
    <w:rsid w:val="00AC73F9"/>
    <w:rsid w:val="00AC7F44"/>
    <w:rsid w:val="00AD0950"/>
    <w:rsid w:val="00AD0F8A"/>
    <w:rsid w:val="00AD37E9"/>
    <w:rsid w:val="00AD3D63"/>
    <w:rsid w:val="00AD5B90"/>
    <w:rsid w:val="00AD773C"/>
    <w:rsid w:val="00AD77B1"/>
    <w:rsid w:val="00AE0125"/>
    <w:rsid w:val="00AE0F0B"/>
    <w:rsid w:val="00AE291A"/>
    <w:rsid w:val="00AE573A"/>
    <w:rsid w:val="00AE5F5A"/>
    <w:rsid w:val="00AE687A"/>
    <w:rsid w:val="00AF0539"/>
    <w:rsid w:val="00AF0A74"/>
    <w:rsid w:val="00AF208D"/>
    <w:rsid w:val="00AF2E68"/>
    <w:rsid w:val="00AF407C"/>
    <w:rsid w:val="00AF6197"/>
    <w:rsid w:val="00B05508"/>
    <w:rsid w:val="00B07792"/>
    <w:rsid w:val="00B07E65"/>
    <w:rsid w:val="00B1101A"/>
    <w:rsid w:val="00B12CDE"/>
    <w:rsid w:val="00B139C3"/>
    <w:rsid w:val="00B14EA7"/>
    <w:rsid w:val="00B175D6"/>
    <w:rsid w:val="00B17A5A"/>
    <w:rsid w:val="00B20574"/>
    <w:rsid w:val="00B21233"/>
    <w:rsid w:val="00B21CFD"/>
    <w:rsid w:val="00B2442D"/>
    <w:rsid w:val="00B25943"/>
    <w:rsid w:val="00B273C1"/>
    <w:rsid w:val="00B302DE"/>
    <w:rsid w:val="00B3071A"/>
    <w:rsid w:val="00B33221"/>
    <w:rsid w:val="00B34C27"/>
    <w:rsid w:val="00B366A0"/>
    <w:rsid w:val="00B37C3B"/>
    <w:rsid w:val="00B42EAA"/>
    <w:rsid w:val="00B47CA4"/>
    <w:rsid w:val="00B47F4E"/>
    <w:rsid w:val="00B47FD0"/>
    <w:rsid w:val="00B50561"/>
    <w:rsid w:val="00B50DC5"/>
    <w:rsid w:val="00B50E0E"/>
    <w:rsid w:val="00B63F27"/>
    <w:rsid w:val="00B64EBF"/>
    <w:rsid w:val="00B6508F"/>
    <w:rsid w:val="00B65B71"/>
    <w:rsid w:val="00B65E8E"/>
    <w:rsid w:val="00B727D4"/>
    <w:rsid w:val="00B73C02"/>
    <w:rsid w:val="00B7539C"/>
    <w:rsid w:val="00B7617C"/>
    <w:rsid w:val="00B80FBC"/>
    <w:rsid w:val="00B81459"/>
    <w:rsid w:val="00B81B2A"/>
    <w:rsid w:val="00B84F98"/>
    <w:rsid w:val="00B90104"/>
    <w:rsid w:val="00B9070C"/>
    <w:rsid w:val="00B90D42"/>
    <w:rsid w:val="00B93F3B"/>
    <w:rsid w:val="00B94CB0"/>
    <w:rsid w:val="00BA0AF9"/>
    <w:rsid w:val="00BA195D"/>
    <w:rsid w:val="00BA28A8"/>
    <w:rsid w:val="00BA2964"/>
    <w:rsid w:val="00BA2DA2"/>
    <w:rsid w:val="00BA33F2"/>
    <w:rsid w:val="00BA5F74"/>
    <w:rsid w:val="00BA6FFE"/>
    <w:rsid w:val="00BB1825"/>
    <w:rsid w:val="00BB1E3A"/>
    <w:rsid w:val="00BB3698"/>
    <w:rsid w:val="00BB38C6"/>
    <w:rsid w:val="00BB3CF7"/>
    <w:rsid w:val="00BB45FF"/>
    <w:rsid w:val="00BB5539"/>
    <w:rsid w:val="00BB74C5"/>
    <w:rsid w:val="00BB762F"/>
    <w:rsid w:val="00BB7747"/>
    <w:rsid w:val="00BC286A"/>
    <w:rsid w:val="00BC50D2"/>
    <w:rsid w:val="00BD0814"/>
    <w:rsid w:val="00BD0EFD"/>
    <w:rsid w:val="00BD18A6"/>
    <w:rsid w:val="00BD1A5C"/>
    <w:rsid w:val="00BD2A91"/>
    <w:rsid w:val="00BD3FD3"/>
    <w:rsid w:val="00BD53F7"/>
    <w:rsid w:val="00BD6FD1"/>
    <w:rsid w:val="00BD7180"/>
    <w:rsid w:val="00BE3800"/>
    <w:rsid w:val="00BF40F6"/>
    <w:rsid w:val="00BF4777"/>
    <w:rsid w:val="00BF6021"/>
    <w:rsid w:val="00BF769C"/>
    <w:rsid w:val="00BF7867"/>
    <w:rsid w:val="00BF7FC8"/>
    <w:rsid w:val="00C01A0C"/>
    <w:rsid w:val="00C0388A"/>
    <w:rsid w:val="00C079CD"/>
    <w:rsid w:val="00C12847"/>
    <w:rsid w:val="00C12CDF"/>
    <w:rsid w:val="00C137A3"/>
    <w:rsid w:val="00C14C6A"/>
    <w:rsid w:val="00C164EF"/>
    <w:rsid w:val="00C20716"/>
    <w:rsid w:val="00C22E77"/>
    <w:rsid w:val="00C237BC"/>
    <w:rsid w:val="00C23C8F"/>
    <w:rsid w:val="00C23E28"/>
    <w:rsid w:val="00C3240D"/>
    <w:rsid w:val="00C3253A"/>
    <w:rsid w:val="00C33294"/>
    <w:rsid w:val="00C34AE0"/>
    <w:rsid w:val="00C41DAD"/>
    <w:rsid w:val="00C42720"/>
    <w:rsid w:val="00C47764"/>
    <w:rsid w:val="00C504EF"/>
    <w:rsid w:val="00C5192B"/>
    <w:rsid w:val="00C51C80"/>
    <w:rsid w:val="00C5627B"/>
    <w:rsid w:val="00C5695B"/>
    <w:rsid w:val="00C56CF1"/>
    <w:rsid w:val="00C578AC"/>
    <w:rsid w:val="00C57DB9"/>
    <w:rsid w:val="00C60A7E"/>
    <w:rsid w:val="00C6137F"/>
    <w:rsid w:val="00C623C0"/>
    <w:rsid w:val="00C625CE"/>
    <w:rsid w:val="00C63402"/>
    <w:rsid w:val="00C64758"/>
    <w:rsid w:val="00C713F7"/>
    <w:rsid w:val="00C71A4F"/>
    <w:rsid w:val="00C72890"/>
    <w:rsid w:val="00C81693"/>
    <w:rsid w:val="00C81E5F"/>
    <w:rsid w:val="00C83055"/>
    <w:rsid w:val="00C8353F"/>
    <w:rsid w:val="00C85E57"/>
    <w:rsid w:val="00C86189"/>
    <w:rsid w:val="00C863B4"/>
    <w:rsid w:val="00C86933"/>
    <w:rsid w:val="00C86A59"/>
    <w:rsid w:val="00C91540"/>
    <w:rsid w:val="00C961BC"/>
    <w:rsid w:val="00CA00BD"/>
    <w:rsid w:val="00CA0BA6"/>
    <w:rsid w:val="00CA69A9"/>
    <w:rsid w:val="00CA6AE8"/>
    <w:rsid w:val="00CA74C9"/>
    <w:rsid w:val="00CB094D"/>
    <w:rsid w:val="00CB39ED"/>
    <w:rsid w:val="00CB4D2D"/>
    <w:rsid w:val="00CB4DD2"/>
    <w:rsid w:val="00CB5159"/>
    <w:rsid w:val="00CB5A64"/>
    <w:rsid w:val="00CB5D23"/>
    <w:rsid w:val="00CB6F1B"/>
    <w:rsid w:val="00CB7992"/>
    <w:rsid w:val="00CB79E1"/>
    <w:rsid w:val="00CC07C0"/>
    <w:rsid w:val="00CC0AEF"/>
    <w:rsid w:val="00CC0FA8"/>
    <w:rsid w:val="00CC1987"/>
    <w:rsid w:val="00CC3436"/>
    <w:rsid w:val="00CC530C"/>
    <w:rsid w:val="00CC6EF2"/>
    <w:rsid w:val="00CC7037"/>
    <w:rsid w:val="00CC7BD3"/>
    <w:rsid w:val="00CD27E8"/>
    <w:rsid w:val="00CD42C5"/>
    <w:rsid w:val="00CD792E"/>
    <w:rsid w:val="00CE450A"/>
    <w:rsid w:val="00CF0B95"/>
    <w:rsid w:val="00CF106C"/>
    <w:rsid w:val="00CF1F79"/>
    <w:rsid w:val="00CF33A7"/>
    <w:rsid w:val="00CF6CEC"/>
    <w:rsid w:val="00D000E9"/>
    <w:rsid w:val="00D00744"/>
    <w:rsid w:val="00D01031"/>
    <w:rsid w:val="00D017C6"/>
    <w:rsid w:val="00D01DFE"/>
    <w:rsid w:val="00D02736"/>
    <w:rsid w:val="00D0345A"/>
    <w:rsid w:val="00D048A9"/>
    <w:rsid w:val="00D05460"/>
    <w:rsid w:val="00D07ED9"/>
    <w:rsid w:val="00D12B7A"/>
    <w:rsid w:val="00D137D8"/>
    <w:rsid w:val="00D13AC3"/>
    <w:rsid w:val="00D13F2A"/>
    <w:rsid w:val="00D141B0"/>
    <w:rsid w:val="00D15DB0"/>
    <w:rsid w:val="00D17BBE"/>
    <w:rsid w:val="00D2035D"/>
    <w:rsid w:val="00D27413"/>
    <w:rsid w:val="00D35542"/>
    <w:rsid w:val="00D36527"/>
    <w:rsid w:val="00D36DE0"/>
    <w:rsid w:val="00D36E8F"/>
    <w:rsid w:val="00D41CD3"/>
    <w:rsid w:val="00D41FB0"/>
    <w:rsid w:val="00D42793"/>
    <w:rsid w:val="00D442A5"/>
    <w:rsid w:val="00D47964"/>
    <w:rsid w:val="00D5202A"/>
    <w:rsid w:val="00D529E0"/>
    <w:rsid w:val="00D52F06"/>
    <w:rsid w:val="00D55010"/>
    <w:rsid w:val="00D55434"/>
    <w:rsid w:val="00D55493"/>
    <w:rsid w:val="00D57C74"/>
    <w:rsid w:val="00D61C5D"/>
    <w:rsid w:val="00D64472"/>
    <w:rsid w:val="00D64C8D"/>
    <w:rsid w:val="00D659E3"/>
    <w:rsid w:val="00D66B73"/>
    <w:rsid w:val="00D70C14"/>
    <w:rsid w:val="00D727F1"/>
    <w:rsid w:val="00D7344A"/>
    <w:rsid w:val="00D742F1"/>
    <w:rsid w:val="00D80044"/>
    <w:rsid w:val="00D81AF5"/>
    <w:rsid w:val="00D82689"/>
    <w:rsid w:val="00D85483"/>
    <w:rsid w:val="00D85604"/>
    <w:rsid w:val="00D86520"/>
    <w:rsid w:val="00D94E44"/>
    <w:rsid w:val="00D95ECD"/>
    <w:rsid w:val="00DA107F"/>
    <w:rsid w:val="00DA2CBA"/>
    <w:rsid w:val="00DA5573"/>
    <w:rsid w:val="00DB407C"/>
    <w:rsid w:val="00DB4B62"/>
    <w:rsid w:val="00DB5F9B"/>
    <w:rsid w:val="00DB7577"/>
    <w:rsid w:val="00DC163A"/>
    <w:rsid w:val="00DC4F0B"/>
    <w:rsid w:val="00DC5416"/>
    <w:rsid w:val="00DC644A"/>
    <w:rsid w:val="00DC6F35"/>
    <w:rsid w:val="00DD07EA"/>
    <w:rsid w:val="00DD0BA3"/>
    <w:rsid w:val="00DD1C9B"/>
    <w:rsid w:val="00DD2936"/>
    <w:rsid w:val="00DD2CA6"/>
    <w:rsid w:val="00DD44B5"/>
    <w:rsid w:val="00DE1774"/>
    <w:rsid w:val="00DE3408"/>
    <w:rsid w:val="00DE57B8"/>
    <w:rsid w:val="00DE69A6"/>
    <w:rsid w:val="00DE760E"/>
    <w:rsid w:val="00DF1C3F"/>
    <w:rsid w:val="00DF3171"/>
    <w:rsid w:val="00E026F0"/>
    <w:rsid w:val="00E04B34"/>
    <w:rsid w:val="00E05E40"/>
    <w:rsid w:val="00E06DE7"/>
    <w:rsid w:val="00E12646"/>
    <w:rsid w:val="00E145EA"/>
    <w:rsid w:val="00E147C9"/>
    <w:rsid w:val="00E14A78"/>
    <w:rsid w:val="00E20DB4"/>
    <w:rsid w:val="00E24C15"/>
    <w:rsid w:val="00E26FD2"/>
    <w:rsid w:val="00E3032D"/>
    <w:rsid w:val="00E30F32"/>
    <w:rsid w:val="00E31A5C"/>
    <w:rsid w:val="00E36C04"/>
    <w:rsid w:val="00E3715D"/>
    <w:rsid w:val="00E4084F"/>
    <w:rsid w:val="00E429B7"/>
    <w:rsid w:val="00E42AE7"/>
    <w:rsid w:val="00E43C22"/>
    <w:rsid w:val="00E44F80"/>
    <w:rsid w:val="00E46CC7"/>
    <w:rsid w:val="00E52B6D"/>
    <w:rsid w:val="00E52FC2"/>
    <w:rsid w:val="00E5382D"/>
    <w:rsid w:val="00E53D8B"/>
    <w:rsid w:val="00E55A1A"/>
    <w:rsid w:val="00E55DFA"/>
    <w:rsid w:val="00E56A63"/>
    <w:rsid w:val="00E60601"/>
    <w:rsid w:val="00E61F70"/>
    <w:rsid w:val="00E62399"/>
    <w:rsid w:val="00E65A67"/>
    <w:rsid w:val="00E708F7"/>
    <w:rsid w:val="00E72852"/>
    <w:rsid w:val="00E805FC"/>
    <w:rsid w:val="00E8140E"/>
    <w:rsid w:val="00E834BB"/>
    <w:rsid w:val="00E83AD8"/>
    <w:rsid w:val="00E83B46"/>
    <w:rsid w:val="00E84846"/>
    <w:rsid w:val="00E84C3E"/>
    <w:rsid w:val="00E85E48"/>
    <w:rsid w:val="00E87DBA"/>
    <w:rsid w:val="00E94157"/>
    <w:rsid w:val="00E944AE"/>
    <w:rsid w:val="00E976C6"/>
    <w:rsid w:val="00EA3203"/>
    <w:rsid w:val="00EA376A"/>
    <w:rsid w:val="00EA5250"/>
    <w:rsid w:val="00EA61D6"/>
    <w:rsid w:val="00EB0832"/>
    <w:rsid w:val="00EB3195"/>
    <w:rsid w:val="00EB63CE"/>
    <w:rsid w:val="00EB675F"/>
    <w:rsid w:val="00EC31C4"/>
    <w:rsid w:val="00EC422C"/>
    <w:rsid w:val="00EC4D08"/>
    <w:rsid w:val="00EC51F4"/>
    <w:rsid w:val="00EC53FB"/>
    <w:rsid w:val="00EC5D44"/>
    <w:rsid w:val="00EC707B"/>
    <w:rsid w:val="00ED1938"/>
    <w:rsid w:val="00ED5CA0"/>
    <w:rsid w:val="00ED6C9B"/>
    <w:rsid w:val="00EE02E8"/>
    <w:rsid w:val="00EE2783"/>
    <w:rsid w:val="00EE2A74"/>
    <w:rsid w:val="00EE71F4"/>
    <w:rsid w:val="00EE7CF9"/>
    <w:rsid w:val="00EF240D"/>
    <w:rsid w:val="00EF303F"/>
    <w:rsid w:val="00EF33AB"/>
    <w:rsid w:val="00EF5212"/>
    <w:rsid w:val="00EF6D0D"/>
    <w:rsid w:val="00F01D1E"/>
    <w:rsid w:val="00F0739C"/>
    <w:rsid w:val="00F144CE"/>
    <w:rsid w:val="00F147AD"/>
    <w:rsid w:val="00F16EDC"/>
    <w:rsid w:val="00F17436"/>
    <w:rsid w:val="00F2235E"/>
    <w:rsid w:val="00F2265F"/>
    <w:rsid w:val="00F2371C"/>
    <w:rsid w:val="00F25494"/>
    <w:rsid w:val="00F264C2"/>
    <w:rsid w:val="00F30712"/>
    <w:rsid w:val="00F31269"/>
    <w:rsid w:val="00F34FBA"/>
    <w:rsid w:val="00F35D5E"/>
    <w:rsid w:val="00F413D0"/>
    <w:rsid w:val="00F42DAD"/>
    <w:rsid w:val="00F43D87"/>
    <w:rsid w:val="00F4439D"/>
    <w:rsid w:val="00F4443F"/>
    <w:rsid w:val="00F45713"/>
    <w:rsid w:val="00F462E7"/>
    <w:rsid w:val="00F46D47"/>
    <w:rsid w:val="00F50D71"/>
    <w:rsid w:val="00F52988"/>
    <w:rsid w:val="00F533C2"/>
    <w:rsid w:val="00F564F0"/>
    <w:rsid w:val="00F56AD1"/>
    <w:rsid w:val="00F57C79"/>
    <w:rsid w:val="00F612BE"/>
    <w:rsid w:val="00F74B17"/>
    <w:rsid w:val="00F75886"/>
    <w:rsid w:val="00F75A74"/>
    <w:rsid w:val="00F75E6F"/>
    <w:rsid w:val="00F763FE"/>
    <w:rsid w:val="00F813D1"/>
    <w:rsid w:val="00F85646"/>
    <w:rsid w:val="00F87201"/>
    <w:rsid w:val="00F93882"/>
    <w:rsid w:val="00F93FF7"/>
    <w:rsid w:val="00F956C5"/>
    <w:rsid w:val="00F96376"/>
    <w:rsid w:val="00F9653B"/>
    <w:rsid w:val="00F97C9E"/>
    <w:rsid w:val="00F97D02"/>
    <w:rsid w:val="00FA0EB9"/>
    <w:rsid w:val="00FA2D5D"/>
    <w:rsid w:val="00FA351A"/>
    <w:rsid w:val="00FA5080"/>
    <w:rsid w:val="00FB1E70"/>
    <w:rsid w:val="00FB4386"/>
    <w:rsid w:val="00FC0D3A"/>
    <w:rsid w:val="00FC266A"/>
    <w:rsid w:val="00FC4C4A"/>
    <w:rsid w:val="00FC62C5"/>
    <w:rsid w:val="00FC755D"/>
    <w:rsid w:val="00FD42C7"/>
    <w:rsid w:val="00FD6FC1"/>
    <w:rsid w:val="00FE07A1"/>
    <w:rsid w:val="00FE1F81"/>
    <w:rsid w:val="00FE2C89"/>
    <w:rsid w:val="00FE430C"/>
    <w:rsid w:val="00FF05AC"/>
    <w:rsid w:val="00FF1558"/>
    <w:rsid w:val="00FF23DF"/>
    <w:rsid w:val="00FF6A25"/>
    <w:rsid w:val="00FF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744"/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74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"/>
    <w:basedOn w:val="a"/>
    <w:link w:val="a5"/>
    <w:uiPriority w:val="34"/>
    <w:qFormat/>
    <w:rsid w:val="00D00744"/>
    <w:pPr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character" w:styleId="a6">
    <w:name w:val="Hyperlink"/>
    <w:uiPriority w:val="99"/>
    <w:unhideWhenUsed/>
    <w:rsid w:val="00D00744"/>
    <w:rPr>
      <w:color w:val="0000FF"/>
      <w:u w:val="single"/>
    </w:rPr>
  </w:style>
  <w:style w:type="character" w:customStyle="1" w:styleId="a5">
    <w:name w:val="Абзац списка Знак"/>
    <w:aliases w:val="Нумерованый список Знак"/>
    <w:link w:val="a4"/>
    <w:uiPriority w:val="34"/>
    <w:locked/>
    <w:rsid w:val="00D00744"/>
    <w:rPr>
      <w:rFonts w:eastAsia="Times New Roman"/>
      <w:sz w:val="24"/>
      <w:szCs w:val="24"/>
      <w:lang w:val="en-US"/>
    </w:rPr>
  </w:style>
  <w:style w:type="character" w:customStyle="1" w:styleId="defaulttasklabelstyle">
    <w:name w:val="defaulttasklabelstyle"/>
    <w:basedOn w:val="a0"/>
    <w:rsid w:val="00D00744"/>
  </w:style>
  <w:style w:type="paragraph" w:styleId="a7">
    <w:name w:val="header"/>
    <w:basedOn w:val="a"/>
    <w:link w:val="a8"/>
    <w:uiPriority w:val="99"/>
    <w:unhideWhenUsed/>
    <w:rsid w:val="00A741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100"/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741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4100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744"/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74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"/>
    <w:basedOn w:val="a"/>
    <w:link w:val="a5"/>
    <w:uiPriority w:val="34"/>
    <w:qFormat/>
    <w:rsid w:val="00D00744"/>
    <w:pPr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character" w:styleId="a6">
    <w:name w:val="Hyperlink"/>
    <w:uiPriority w:val="99"/>
    <w:unhideWhenUsed/>
    <w:rsid w:val="00D00744"/>
    <w:rPr>
      <w:color w:val="0000FF"/>
      <w:u w:val="single"/>
    </w:rPr>
  </w:style>
  <w:style w:type="character" w:customStyle="1" w:styleId="a5">
    <w:name w:val="Абзац списка Знак"/>
    <w:aliases w:val="Нумерованый список Знак"/>
    <w:link w:val="a4"/>
    <w:uiPriority w:val="34"/>
    <w:locked/>
    <w:rsid w:val="00D00744"/>
    <w:rPr>
      <w:rFonts w:eastAsia="Times New Roman"/>
      <w:sz w:val="24"/>
      <w:szCs w:val="24"/>
      <w:lang w:val="en-US"/>
    </w:rPr>
  </w:style>
  <w:style w:type="character" w:customStyle="1" w:styleId="defaulttasklabelstyle">
    <w:name w:val="defaulttasklabelstyle"/>
    <w:basedOn w:val="a0"/>
    <w:rsid w:val="00D00744"/>
  </w:style>
  <w:style w:type="paragraph" w:styleId="a7">
    <w:name w:val="header"/>
    <w:basedOn w:val="a"/>
    <w:link w:val="a8"/>
    <w:uiPriority w:val="99"/>
    <w:unhideWhenUsed/>
    <w:rsid w:val="00A741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100"/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741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410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vomlinskiy_EV\Documents\&#1055;&#1086;&#1083;&#1100;&#1079;&#1086;&#1074;&#1072;&#1090;&#1077;&#1083;&#1100;&#1089;&#1082;&#1080;&#1077;%20&#1096;&#1072;&#1073;&#1083;&#1086;&#1085;&#1099;%20Office\&#1058;&#1077;&#1093;&#1085;&#1080;&#1095;&#1077;&#1089;&#1082;&#1080;&#1084;%20&#1088;&#1091;&#1082;&#1086;&#1074;&#1086;&#1076;&#1080;&#1090;&#1077;&#1083;&#1103;&#1084;%20&#1044;&#104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Техническим руководителям ДЗО</Template>
  <TotalTime>0</TotalTime>
  <Pages>1</Pages>
  <Words>172</Words>
  <Characters>985</Characters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2017-06-29T16:57:00Z</dcterms:created>
  <dcterms:modified xsi:type="dcterms:W3CDTF">2017-06-29T16:57:00Z</dcterms:modified>
</cp:coreProperties>
</file>